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E93B2A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E93B2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E93B2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E93B2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1B4A7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11091/009-2А (11091/009)-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E93B2A">
          <w:t>18.11.2016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E93B2A" w:rsidRPr="00E93B2A">
          <w:rPr>
            <w:bCs/>
          </w:rPr>
          <w:t>24</w:t>
        </w:r>
        <w:r w:rsidR="00E93B2A">
          <w:t>.11.2016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1B4A71" w:rsidRPr="001B4A7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1B4A71" w:rsidRPr="001B4A71">
          <w:rPr>
            <w:rStyle w:val="aa"/>
          </w:rPr>
          <w:t>440052, г. Пенза, ул. Ново-Тамбовская, д.9;</w:t>
        </w:r>
        <w:r w:rsidR="001B4A71" w:rsidRPr="001B4A71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1B4A71" w:rsidRPr="001B4A71">
          <w:rPr>
            <w:rStyle w:val="aa"/>
          </w:rPr>
          <w:t xml:space="preserve"> Кабинет ультразвуковой диагностики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1B4A71" w:rsidRPr="001B4A71">
          <w:rPr>
            <w:u w:val="single"/>
          </w:rPr>
          <w:t xml:space="preserve"> 11091/009-2А </w:t>
        </w:r>
        <w:r w:rsidR="001B4A71">
          <w:t xml:space="preserve">(11091/009)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1B4A71" w:rsidRPr="001B4A71">
          <w:rPr>
            <w:rStyle w:val="aa"/>
          </w:rPr>
          <w:t xml:space="preserve"> Врач ультразвуковой диагностики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1B4A71" w:rsidRPr="001B4A71">
          <w:rPr>
            <w:rStyle w:val="aa"/>
          </w:rPr>
          <w:t xml:space="preserve"> 20448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1B4A71" w:rsidRPr="001B4A71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E93B2A" w:rsidRPr="004F614B" w:rsidTr="005C43EF">
        <w:trPr>
          <w:jc w:val="center"/>
        </w:trPr>
        <w:tc>
          <w:tcPr>
            <w:tcW w:w="4678" w:type="dxa"/>
            <w:vAlign w:val="center"/>
          </w:tcPr>
          <w:p w:rsidR="00E93B2A" w:rsidRPr="004F614B" w:rsidRDefault="00E93B2A" w:rsidP="00E93B2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E93B2A" w:rsidRPr="004F614B" w:rsidRDefault="00E93B2A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E93B2A" w:rsidRPr="004F614B" w:rsidRDefault="00E93B2A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E93B2A" w:rsidRPr="004F614B" w:rsidRDefault="00E93B2A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E93B2A" w:rsidRPr="004F614B" w:rsidRDefault="00E93B2A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93B2A" w:rsidRPr="00E93B2A" w:rsidRDefault="003D7D63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E93B2A" w:rsidRPr="00E93B2A">
        <w:t>- Паспорт секундомера механического СОСпр-2б-2-010;</w:t>
      </w:r>
    </w:p>
    <w:p w:rsidR="00576095" w:rsidRPr="005C43EF" w:rsidRDefault="00E93B2A" w:rsidP="00AD14A4">
      <w:r w:rsidRPr="00E93B2A">
        <w:t>- Методика проведения специальной оценки условий труда, утв. приказом Минтруда России №33н от 24 января 2014 г.</w:t>
      </w:r>
      <w:r w:rsidR="003D7D63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3D7D63" w:rsidP="005859B9">
      <w:fldSimple w:instr=" DOCVARIABLE operac \* MERGEFORMAT ">
        <w:r w:rsidR="001B4A71" w:rsidRPr="001B4A71">
          <w:t xml:space="preserve"> Проведение ультразвуковых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2D3DB2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E93B2A" w:rsidRPr="00E93B2A">
          <w:rPr>
            <w:bCs/>
          </w:rPr>
          <w:t>-</w:t>
        </w:r>
        <w:r w:rsidR="00E93B2A" w:rsidRPr="00E93B2A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E93B2A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E93B2A" w:rsidTr="00E93B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3B2A" w:rsidRDefault="00E93B2A" w:rsidP="00AA46ED">
            <w:pPr>
              <w:pStyle w:val="a8"/>
            </w:pPr>
            <w:r w:rsidRPr="00E93B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93B2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3B2A" w:rsidRDefault="00E93B2A" w:rsidP="00AA46ED">
            <w:pPr>
              <w:pStyle w:val="a8"/>
            </w:pPr>
            <w:r w:rsidRPr="00E93B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93B2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3B2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E93B2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3B2A" w:rsidRDefault="00E93B2A" w:rsidP="00AA46ED">
            <w:pPr>
              <w:pStyle w:val="a8"/>
            </w:pPr>
            <w:r w:rsidRPr="00E93B2A">
              <w:t>Митяева Ольга Александровна</w:t>
            </w:r>
          </w:p>
        </w:tc>
      </w:tr>
      <w:tr w:rsidR="00AA46ED" w:rsidRPr="00E93B2A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E93B2A" w:rsidRDefault="00E93B2A" w:rsidP="00AA46ED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E93B2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E93B2A" w:rsidRDefault="00E93B2A" w:rsidP="00AA46ED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E93B2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E93B2A" w:rsidRDefault="00E93B2A" w:rsidP="00AA46ED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E93B2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E93B2A" w:rsidRDefault="00E93B2A" w:rsidP="00AA46ED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E93B2A" w:rsidTr="00E93B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E93B2A" w:rsidRDefault="00E93B2A" w:rsidP="005C43EF">
            <w:pPr>
              <w:pStyle w:val="a8"/>
            </w:pPr>
            <w:r w:rsidRPr="00E93B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E93B2A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E93B2A" w:rsidRDefault="00E93B2A" w:rsidP="005C43EF">
            <w:pPr>
              <w:pStyle w:val="a8"/>
            </w:pPr>
            <w:r w:rsidRPr="00E93B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E93B2A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E93B2A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E93B2A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E93B2A" w:rsidRDefault="00E93B2A" w:rsidP="005C43EF">
            <w:pPr>
              <w:pStyle w:val="a8"/>
            </w:pPr>
            <w:r w:rsidRPr="00E93B2A">
              <w:t>Лукичев Дмитрий Олегович</w:t>
            </w:r>
          </w:p>
        </w:tc>
      </w:tr>
      <w:tr w:rsidR="005C43EF" w:rsidRPr="00E93B2A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E93B2A" w:rsidRDefault="00E93B2A" w:rsidP="005C43EF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E93B2A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E93B2A" w:rsidRDefault="00E93B2A" w:rsidP="005C43EF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E93B2A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E93B2A" w:rsidRDefault="00E93B2A" w:rsidP="005C43EF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E93B2A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E93B2A" w:rsidRDefault="00E93B2A" w:rsidP="005C43EF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B2A" w:rsidRDefault="00E93B2A" w:rsidP="0076042D">
      <w:pPr>
        <w:pStyle w:val="a9"/>
      </w:pPr>
      <w:r>
        <w:separator/>
      </w:r>
    </w:p>
  </w:endnote>
  <w:endnote w:type="continuationSeparator" w:id="0">
    <w:p w:rsidR="00E93B2A" w:rsidRDefault="00E93B2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1B4A7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11091/009-2А (11091/009)-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D7D63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D7D63" w:rsidRPr="009E2A4C">
            <w:rPr>
              <w:rStyle w:val="ad"/>
              <w:sz w:val="20"/>
              <w:szCs w:val="20"/>
            </w:rPr>
            <w:fldChar w:fldCharType="separate"/>
          </w:r>
          <w:r w:rsidR="001B4A71">
            <w:rPr>
              <w:rStyle w:val="ad"/>
              <w:noProof/>
              <w:sz w:val="20"/>
              <w:szCs w:val="20"/>
            </w:rPr>
            <w:t>1</w:t>
          </w:r>
          <w:r w:rsidR="003D7D63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B4A71" w:rsidRPr="001B4A71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B2A" w:rsidRDefault="00E93B2A" w:rsidP="0076042D">
      <w:pPr>
        <w:pStyle w:val="a9"/>
      </w:pPr>
      <w:r>
        <w:separator/>
      </w:r>
    </w:p>
  </w:footnote>
  <w:footnote w:type="continuationSeparator" w:id="0">
    <w:p w:rsidR="00E93B2A" w:rsidRDefault="00E93B2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3;  11091/009, 11091/009-1А (11091/009), 11091/009-2А (11091/00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ультразвуковой диагностики"/>
    <w:docVar w:name="class" w:val="1"/>
    <w:docVar w:name="close_doc_flag" w:val="0"/>
    <w:docVar w:name="co_classes" w:val="   "/>
    <w:docVar w:name="codeok" w:val=" 2044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3C63B80FED81412BA8728A99066BE02C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9-2А (11091/009)- Н "/>
    <w:docVar w:name="num_form" w:val="2"/>
    <w:docVar w:name="oborud" w:val=" Аппарат ультразвуковой диагностики "/>
    <w:docVar w:name="operac" w:val=" Проведение ультразвуковы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7CD3844E1BA487586CEF96EF8EDB803"/>
    <w:docVar w:name="rm_id" w:val="129"/>
    <w:docVar w:name="rm_name" w:val=" Врач ультразвуковой диагностики "/>
    <w:docVar w:name="rm_number" w:val=" 11091/009-2А (11091/009)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Гель "/>
    <w:docVar w:name="version" w:val="51"/>
  </w:docVars>
  <w:rsids>
    <w:rsidRoot w:val="00AA4EA6"/>
    <w:rsid w:val="00025683"/>
    <w:rsid w:val="00046815"/>
    <w:rsid w:val="0005566C"/>
    <w:rsid w:val="000D1F5B"/>
    <w:rsid w:val="00110025"/>
    <w:rsid w:val="001429B1"/>
    <w:rsid w:val="001607C8"/>
    <w:rsid w:val="001B4A71"/>
    <w:rsid w:val="001F4D8D"/>
    <w:rsid w:val="00234932"/>
    <w:rsid w:val="002D3DB2"/>
    <w:rsid w:val="002E55C6"/>
    <w:rsid w:val="00305B2F"/>
    <w:rsid w:val="00367816"/>
    <w:rsid w:val="003820DB"/>
    <w:rsid w:val="003876C3"/>
    <w:rsid w:val="003C24DB"/>
    <w:rsid w:val="003D7D63"/>
    <w:rsid w:val="0040104A"/>
    <w:rsid w:val="00402CAC"/>
    <w:rsid w:val="00426B3D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4EA6"/>
    <w:rsid w:val="00AD14A4"/>
    <w:rsid w:val="00AD7C32"/>
    <w:rsid w:val="00AF796F"/>
    <w:rsid w:val="00BA5029"/>
    <w:rsid w:val="00BC2F3C"/>
    <w:rsid w:val="00BF498E"/>
    <w:rsid w:val="00C02721"/>
    <w:rsid w:val="00C3083C"/>
    <w:rsid w:val="00CD1BF1"/>
    <w:rsid w:val="00CE3307"/>
    <w:rsid w:val="00D74283"/>
    <w:rsid w:val="00D76DF8"/>
    <w:rsid w:val="00DB5302"/>
    <w:rsid w:val="00DD6B1F"/>
    <w:rsid w:val="00E124F4"/>
    <w:rsid w:val="00E36337"/>
    <w:rsid w:val="00E93B2A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2016-11-24T09:01:00Z</dcterms:created>
  <dcterms:modified xsi:type="dcterms:W3CDTF">2016-11-25T06:20:00Z</dcterms:modified>
</cp:coreProperties>
</file>